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cf352e0" w14:textId="cf352e0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7F4CE7">
        <w:t>153</w:t>
      </w:r>
      <w:r w:rsidRPr="00F30D73">
        <w:t>/</w:t>
      </w:r>
      <w:r w:rsidR="00651E9B">
        <w:t>20</w:t>
      </w:r>
      <w:r w:rsidR="002B2A2A">
        <w:t>1</w:t>
      </w:r>
      <w:r w:rsidR="007F4CE7">
        <w:t>8</w:t>
      </w:r>
      <w:r w:rsidR="00B30EDC">
        <w:t>-</w:t>
      </w:r>
      <w:r w:rsidR="007F4CE7">
        <w:t>71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>sa SKUPŠTINE VJEROVNIKA</w:t>
      </w:r>
      <w:r w:rsidRPr="00F24E03" w:rsidR="00EC4814">
        <w:t xml:space="preserve"> održane</w:t>
      </w:r>
      <w:r w:rsidRPr="00F24E03">
        <w:t xml:space="preserve"> kod Trgovačkog suda u Zadru, u stečajnom postupku nad stečajnim dužnikom </w:t>
      </w:r>
      <w:r w:rsidRPr="00C446DA" w:rsidR="007F4CE7">
        <w:t>BELLA TOURS j.d.o.o. putnička agencija u stečaju, Zadar, Andrije Hebranga 5, OIB: 02065470670</w:t>
      </w:r>
      <w:r w:rsidR="00F30D73">
        <w:t>,</w:t>
      </w:r>
      <w:r w:rsidRPr="00F24E03">
        <w:t xml:space="preserve"> </w:t>
      </w:r>
      <w:r w:rsidR="007F4CE7">
        <w:t>3</w:t>
      </w:r>
      <w:r w:rsidR="00651E9B">
        <w:t xml:space="preserve">. </w:t>
      </w:r>
      <w:r w:rsidR="007F4CE7">
        <w:t>ožujka 2021</w:t>
      </w:r>
      <w:r w:rsidR="00651E9B">
        <w:t>.</w:t>
      </w:r>
    </w:p>
    <w:p w:rsidR="00F30D73" w:rsidP="009E003C" w:rsidRDefault="00F30D73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4041A5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350A4A">
      <w:pPr>
        <w:tabs>
          <w:tab w:val="left" w:pos="480"/>
        </w:tabs>
      </w:pPr>
      <w:r>
        <w:t>Početak u</w:t>
      </w:r>
      <w:r w:rsidR="00116AE8">
        <w:t xml:space="preserve"> </w:t>
      </w:r>
      <w:r w:rsidR="00600FA3">
        <w:t>11</w:t>
      </w:r>
      <w:r w:rsidR="00651E9B">
        <w:t>,</w:t>
      </w:r>
      <w:r w:rsidR="00600FA3">
        <w:t>40</w:t>
      </w:r>
      <w:r w:rsidRPr="00C54F05" w:rsidR="00A5237A">
        <w:t xml:space="preserve"> </w:t>
      </w:r>
      <w:r w:rsidRPr="00C54F05" w:rsidR="009E003C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F560DB">
      <w:pPr>
        <w:jc w:val="both"/>
      </w:pPr>
      <w:r>
        <w:t>Utvrđuje se da je nazočan</w:t>
      </w:r>
      <w:r w:rsidR="002316EC">
        <w:t xml:space="preserve"> </w:t>
      </w:r>
      <w:r w:rsidR="007F4CE7">
        <w:t>Milan Macura</w:t>
      </w:r>
      <w:r w:rsidR="00651E9B">
        <w:t>,</w:t>
      </w:r>
      <w:r w:rsidRPr="00C54F05" w:rsidR="009E003C">
        <w:t xml:space="preserve"> stečajn</w:t>
      </w:r>
      <w:r>
        <w:t>i</w:t>
      </w:r>
      <w:r w:rsidRPr="00C54F05" w:rsidR="009E003C">
        <w:t xml:space="preserve"> upravitelj.</w:t>
      </w:r>
    </w:p>
    <w:p w:rsidR="00F560DB" w:rsidP="009E003C" w:rsidRDefault="00F560DB">
      <w:pPr>
        <w:jc w:val="both"/>
      </w:pPr>
    </w:p>
    <w:p w:rsidR="00793082" w:rsidP="00793082" w:rsidRDefault="00793082">
      <w:pPr>
        <w:ind w:left="360" w:hanging="360"/>
        <w:jc w:val="both"/>
      </w:pPr>
      <w:r w:rsidRPr="00C54F05">
        <w:t>Nazočni od vjerovnika:</w:t>
      </w:r>
      <w:r w:rsidR="00EE5C42">
        <w:t xml:space="preserve"> </w:t>
      </w:r>
    </w:p>
    <w:p w:rsidR="00B958AD" w:rsidP="00F71208" w:rsidRDefault="00A6576E">
      <w:pPr>
        <w:pStyle w:val="Odlomakpopisa"/>
        <w:numPr>
          <w:ilvl w:val="0"/>
          <w:numId w:val="26"/>
        </w:numPr>
        <w:jc w:val="both"/>
      </w:pPr>
      <w:r>
        <w:t>nitko</w:t>
      </w:r>
    </w:p>
    <w:p w:rsidRPr="00C54F05" w:rsidR="00FD058E" w:rsidP="00F71208" w:rsidRDefault="00FD058E">
      <w:pPr>
        <w:jc w:val="both"/>
      </w:pPr>
    </w:p>
    <w:p w:rsidRPr="00C54F05" w:rsidR="001648F1" w:rsidP="001648F1" w:rsidRDefault="009E003C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2950DD">
        <w:t xml:space="preserve"> </w:t>
      </w:r>
      <w:r w:rsidR="007F4CE7">
        <w:t>1</w:t>
      </w:r>
      <w:r w:rsidR="00651E9B">
        <w:t xml:space="preserve">. </w:t>
      </w:r>
      <w:r w:rsidR="007F4CE7">
        <w:t>veljače 2021</w:t>
      </w:r>
      <w:r w:rsidR="005F0790">
        <w:t>.</w:t>
      </w:r>
      <w:r w:rsidRPr="00C54F05" w:rsidR="00E4499D">
        <w:t xml:space="preserve"> </w:t>
      </w:r>
      <w:r w:rsidRPr="00C54F05">
        <w:t>sa dnevnim redom</w:t>
      </w:r>
      <w:r w:rsidRPr="00C54F05" w:rsidR="001648F1">
        <w:t>:</w:t>
      </w:r>
    </w:p>
    <w:p w:rsidRPr="00C54F05" w:rsidR="00F560DB" w:rsidP="001648F1" w:rsidRDefault="00F560DB">
      <w:pPr>
        <w:jc w:val="both"/>
      </w:pPr>
    </w:p>
    <w:p w:rsidRPr="00D82731" w:rsidR="00F560DB" w:rsidP="00F560DB" w:rsidRDefault="007F4CE7">
      <w:pPr>
        <w:jc w:val="both"/>
      </w:pPr>
      <w:r>
        <w:t>Izjašnjavanje o prijedlogu stečajnog upravitelja za obustavu i zaključenje ovog stečajnog postupka zbog nedostatnosti mase za namirenje troškova stečajnog postupka.</w:t>
      </w:r>
    </w:p>
    <w:p w:rsidR="0043328B" w:rsidP="00F71208" w:rsidRDefault="0043328B">
      <w:pPr>
        <w:jc w:val="both"/>
      </w:pPr>
    </w:p>
    <w:p w:rsidR="00624D2A" w:rsidP="00F71208" w:rsidRDefault="00A6576E">
      <w:pPr>
        <w:jc w:val="both"/>
      </w:pPr>
      <w:r>
        <w:t>Sud utvrđuje da nema uvjeta za održavanje današnjeg ročišta.</w:t>
      </w:r>
    </w:p>
    <w:p w:rsidR="00A6576E" w:rsidP="00F71208" w:rsidRDefault="00A6576E">
      <w:pPr>
        <w:jc w:val="both"/>
      </w:pPr>
    </w:p>
    <w:p w:rsidR="00F560DB" w:rsidP="00F96D5F" w:rsidRDefault="00F560DB">
      <w:pPr>
        <w:tabs>
          <w:tab w:val="left" w:pos="0"/>
          <w:tab w:val="left" w:pos="360"/>
        </w:tabs>
      </w:pPr>
    </w:p>
    <w:p w:rsidRPr="001C322E" w:rsidR="00F96D5F" w:rsidP="00F96D5F" w:rsidRDefault="00F96D5F">
      <w:pPr>
        <w:tabs>
          <w:tab w:val="left" w:pos="0"/>
          <w:tab w:val="left" w:pos="360"/>
        </w:tabs>
      </w:pPr>
      <w:r w:rsidRPr="001C322E">
        <w:t xml:space="preserve">Dovršeno u </w:t>
      </w:r>
      <w:r w:rsidR="00A6576E">
        <w:t>11</w:t>
      </w:r>
      <w:r w:rsidR="00651E9B">
        <w:t>,</w:t>
      </w:r>
      <w:r w:rsidR="00A6576E">
        <w:t>45</w:t>
      </w:r>
      <w:r>
        <w:t xml:space="preserve"> </w:t>
      </w:r>
      <w:r w:rsidRPr="001C322E">
        <w:t xml:space="preserve"> sati.</w:t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C54F05" w:rsidR="001B5640" w:rsidP="00E008CF" w:rsidRDefault="00BD0C21">
      <w:pPr>
        <w:tabs>
          <w:tab w:val="left" w:pos="0"/>
          <w:tab w:val="left" w:pos="360"/>
        </w:tabs>
        <w:jc w:val="both"/>
      </w:pPr>
      <w:r>
        <w:t>VJEROVNICI</w:t>
      </w:r>
    </w:p>
    <w:sectPr w:rsidRPr="00C54F05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4823B4" w:rsidP="00805CD1" w:rsidRDefault="004823B4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F560DB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DA5330">
      <w:t>114</w:t>
    </w:r>
    <w:r w:rsidRPr="00F30D73" w:rsidR="002316EC">
      <w:t>/</w:t>
    </w:r>
    <w:r w:rsidR="00A65177">
      <w:t>1</w:t>
    </w:r>
    <w:r w:rsidR="00DA5330">
      <w:t>8</w:t>
    </w:r>
    <w:r w:rsidR="00A65177">
      <w:t>-</w:t>
    </w:r>
    <w:r w:rsidR="00F71208">
      <w:t>1</w:t>
    </w:r>
    <w:r w:rsidR="009572B8">
      <w:t>70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14"/>
  </w:num>
  <w:num w:numId="4">
    <w:abstractNumId w:val="22"/>
  </w:num>
  <w:num w:numId="5">
    <w:abstractNumId w:val="5"/>
  </w:num>
  <w:num w:numId="6">
    <w:abstractNumId w:val="15"/>
  </w:num>
  <w:num w:numId="7">
    <w:abstractNumId w:val="6"/>
  </w:num>
  <w:num w:numId="8">
    <w:abstractNumId w:val="4"/>
  </w:num>
  <w:num w:numId="9">
    <w:abstractNumId w:val="7"/>
  </w:num>
  <w:num w:numId="10">
    <w:abstractNumId w:val="21"/>
  </w:num>
  <w:num w:numId="11">
    <w:abstractNumId w:val="2"/>
  </w:num>
  <w:num w:numId="12">
    <w:abstractNumId w:val="13"/>
  </w:num>
  <w:num w:numId="13">
    <w:abstractNumId w:val="25"/>
  </w:num>
  <w:num w:numId="14">
    <w:abstractNumId w:val="3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8"/>
  </w:num>
  <w:num w:numId="18">
    <w:abstractNumId w:val="0"/>
  </w:num>
  <w:num w:numId="19">
    <w:abstractNumId w:val="10"/>
  </w:num>
  <w:num w:numId="20">
    <w:abstractNumId w:val="16"/>
  </w:num>
  <w:num w:numId="21">
    <w:abstractNumId w:val="24"/>
  </w:num>
  <w:num w:numId="22">
    <w:abstractNumId w:val="12"/>
  </w:num>
  <w:num w:numId="23">
    <w:abstractNumId w:val="11"/>
  </w:num>
  <w:num w:numId="24">
    <w:abstractNumId w:val="19"/>
  </w:num>
  <w:num w:numId="25">
    <w:abstractNumId w:val="9"/>
  </w:num>
  <w:num w:numId="26">
    <w:abstractNumId w:val="1"/>
  </w:num>
  <w:num w:numId="27">
    <w:abstractNumId w:val="2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83C98"/>
    <w:rsid w:val="00191995"/>
    <w:rsid w:val="001932E2"/>
    <w:rsid w:val="001A2E67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1D5E"/>
    <w:rsid w:val="002632FB"/>
    <w:rsid w:val="00293FE2"/>
    <w:rsid w:val="002950DD"/>
    <w:rsid w:val="002B2A2A"/>
    <w:rsid w:val="002B67F1"/>
    <w:rsid w:val="002F2B7F"/>
    <w:rsid w:val="00314050"/>
    <w:rsid w:val="00325049"/>
    <w:rsid w:val="00350A4A"/>
    <w:rsid w:val="003853F9"/>
    <w:rsid w:val="003B3D8E"/>
    <w:rsid w:val="003E22D0"/>
    <w:rsid w:val="003F2267"/>
    <w:rsid w:val="003F6557"/>
    <w:rsid w:val="003F6C10"/>
    <w:rsid w:val="0040393E"/>
    <w:rsid w:val="004041A5"/>
    <w:rsid w:val="0041624E"/>
    <w:rsid w:val="00422621"/>
    <w:rsid w:val="00431A46"/>
    <w:rsid w:val="0043328B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24D93"/>
    <w:rsid w:val="005377A0"/>
    <w:rsid w:val="00540349"/>
    <w:rsid w:val="00542926"/>
    <w:rsid w:val="00551717"/>
    <w:rsid w:val="005677A9"/>
    <w:rsid w:val="005954D0"/>
    <w:rsid w:val="005973E3"/>
    <w:rsid w:val="005B6150"/>
    <w:rsid w:val="005D268C"/>
    <w:rsid w:val="005F0790"/>
    <w:rsid w:val="005F1A1A"/>
    <w:rsid w:val="005F28DE"/>
    <w:rsid w:val="00600FA3"/>
    <w:rsid w:val="00601ACD"/>
    <w:rsid w:val="00603FF6"/>
    <w:rsid w:val="00624D2A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E39E9"/>
    <w:rsid w:val="007058C7"/>
    <w:rsid w:val="00722A49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7F4CE7"/>
    <w:rsid w:val="00805CD1"/>
    <w:rsid w:val="008439AB"/>
    <w:rsid w:val="00863811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572B8"/>
    <w:rsid w:val="00965003"/>
    <w:rsid w:val="009722E1"/>
    <w:rsid w:val="009825E0"/>
    <w:rsid w:val="009A0A34"/>
    <w:rsid w:val="009B3DF2"/>
    <w:rsid w:val="009E003C"/>
    <w:rsid w:val="009E46B4"/>
    <w:rsid w:val="00A1606F"/>
    <w:rsid w:val="00A25ED4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B13C0"/>
    <w:rsid w:val="00AB454C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958AD"/>
    <w:rsid w:val="00BA5EFA"/>
    <w:rsid w:val="00BB376D"/>
    <w:rsid w:val="00BB7876"/>
    <w:rsid w:val="00BD0B31"/>
    <w:rsid w:val="00BD0C21"/>
    <w:rsid w:val="00BE176D"/>
    <w:rsid w:val="00C116D5"/>
    <w:rsid w:val="00C25978"/>
    <w:rsid w:val="00C54F05"/>
    <w:rsid w:val="00C75ADA"/>
    <w:rsid w:val="00C76450"/>
    <w:rsid w:val="00C81A61"/>
    <w:rsid w:val="00C86877"/>
    <w:rsid w:val="00CA4F46"/>
    <w:rsid w:val="00CB7609"/>
    <w:rsid w:val="00CC1E52"/>
    <w:rsid w:val="00CC6ACB"/>
    <w:rsid w:val="00D4210E"/>
    <w:rsid w:val="00D42D80"/>
    <w:rsid w:val="00D43251"/>
    <w:rsid w:val="00D64038"/>
    <w:rsid w:val="00D722BB"/>
    <w:rsid w:val="00D7743B"/>
    <w:rsid w:val="00DA5330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67BB9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560DB"/>
    <w:rsid w:val="00F66225"/>
    <w:rsid w:val="00F71208"/>
    <w:rsid w:val="00F95261"/>
    <w:rsid w:val="00F96D5F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9199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9199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9199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9199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9199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19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9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9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9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9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ožujka 2021.</izvorni_sadrzaj>
    <derivirana_varijabla naziv="DomainObject.StvarniPocetakDatum_1">3. ožujka 2021.</derivirana_varijabla>
  </DomainObject.StvarniPocetakDatum>
  <DomainObject.StvarniZavrsetakDatum>
    <izvorni_sadrzaj>3. ožujka 2021.</izvorni_sadrzaj>
    <derivirana_varijabla naziv="DomainObject.StvarniZavrsetakDatum_1">3. ožujka 2021.</derivirana_varijabla>
  </DomainObject.StvarniZavrsetakDatum>
  <DomainObject.PlaniraniZavrsetakDatum>
    <izvorni_sadrzaj>3. ožujka 2021.</izvorni_sadrzaj>
    <derivirana_varijabla naziv="DomainObject.PlaniraniZavrsetakDatum_1">3. ožujka 2021.</derivirana_varijabla>
  </DomainObject.PlaniraniZavrsetakDatum>
  <DomainObject.PlaniraniPocetakDatum>
    <izvorni_sadrzaj>3. ožujka 2021.</izvorni_sadrzaj>
    <derivirana_varijabla naziv="DomainObject.PlaniraniPocetakDatum_1">3. ožujka 2021.</derivirana_varijabla>
  </DomainObject.PlaniraniPocetakDatum>
  <DomainObject.StvarniPocetakVrijeme>
    <izvorni_sadrzaj>11:40</izvorni_sadrzaj>
    <derivirana_varijabla naziv="DomainObject.StvarniPocetakVrijeme_1">11:40</derivirana_varijabla>
  </DomainObject.StvarniPocetakVrijeme>
  <DomainObject.StvarniZavrsetakVrijeme>
    <izvorni_sadrzaj>11:45</izvorni_sadrzaj>
    <derivirana_varijabla naziv="DomainObject.StvarniZavrsetakVrijeme_1">11:45</derivirana_varijabla>
  </DomainObject.StvarniZavrsetakVrijeme>
  <DomainObject.PlaniraniZavrsetakVrijeme>
    <izvorni_sadrzaj>11:59</izvorni_sadrzaj>
    <derivirana_varijabla naziv="DomainObject.PlaniraniZavrsetakVrijeme_1">11:59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ožujka 2021.</izvorni_sadrzaj>
    <derivirana_varijabla naziv="DomainObject.Zapisnik.DatumKreiranja_1">3.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St-153/2018-76</izvorni_sadrzaj>
    <derivirana_varijabla naziv="DomainObject.Zapisnik.Oznaka_1">St-153/2018-76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St-153/2018</izvorni_sadrzaj>
    <derivirana_varijabla naziv="DomainObject.Predmet.OznakaBroj_1">St-153/2018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BELLA TOURS jednostavno društvo s ograničenom odgovornošću putnička agencija</izvorni_sadrzaj>
    <derivirana_varijabla naziv="DomainObject.Predmet.ProtustrankaFormated_1">  BELLA TOURS jednostavno društvo s ograničenom odgovornošću putnička agencija</derivirana_varijabla>
  </DomainObject.Predmet.ProtustrankaFormated>
  <DomainObject.Predmet.ProtustrankaFormatedOIB>
    <izvorni_sadrzaj>  BELLA TOURS jednostavno društvo s ograničenom odgovornošću putnička agencija, OIB 02065470670</izvorni_sadrzaj>
    <derivirana_varijabla naziv="DomainObject.Predmet.ProtustrankaFormatedOIB_1">  BELLA TOURS jednostavno društvo s ograničenom odgovornošću putnička agencija, OIB 02065470670</derivirana_varijabla>
  </DomainObject.Predmet.ProtustrankaFormatedOIB>
  <DomainObject.Predmet.ProtustrankaFormatedWithAdress>
    <izvorni_sadrzaj> BELLA TOURS jednostavno društvo s ograničenom odgovornošću putnička agencija, Andrije Hebranga 5, 23000 Zadar</izvorni_sadrzaj>
    <derivirana_varijabla naziv="DomainObject.Predmet.ProtustrankaFormatedWithAdress_1"> BELLA TOURS jednostavno društvo s ograničenom odgovornošću putnička agencija, Andrije Hebranga 5, 23000 Zadar</derivirana_varijabla>
  </DomainObject.Predmet.ProtustrankaFormatedWithAdress>
  <DomainObject.Predmet.ProtustrankaFormatedWithAdressOIB>
    <izvorni_sadrzaj> BELLA TOURS jednostavno društvo s ograničenom odgovornošću putnička agencija, OIB 02065470670, Andrije Hebranga 5, 23000 Zadar</izvorni_sadrzaj>
    <derivirana_varijabla naziv="DomainObject.Predmet.ProtustrankaFormatedWithAdressOIB_1"> BELLA TOURS jednostavno društvo s ograničenom odgovornošću putnička agencija, OIB 02065470670, Andrije Hebranga 5, 23000 Zadar</derivirana_varijabla>
  </DomainObject.Predmet.ProtustrankaFormatedWithAdressOIB>
  <DomainObject.Predmet.ProtustrankaWithAdress>
    <izvorni_sadrzaj>BELLA TOURS jednostavno društvo s ograničenom odgovornošću putnička agencija Andrije Hebranga 5, 23000 Zadar</izvorni_sadrzaj>
    <derivirana_varijabla naziv="DomainObject.Predmet.ProtustrankaWithAdress_1">BELLA TOURS jednostavno društvo s ograničenom odgovornošću putnička agencija Andrije Hebranga 5, 23000 Zadar</derivirana_varijabla>
  </DomainObject.Predmet.ProtustrankaWithAdress>
  <DomainObject.Predmet.ProtustrankaWithAdressOIB>
    <izvorni_sadrzaj>BELLA TOURS jednostavno društvo s ograničenom odgovornošću putnička agencija, OIB 02065470670, Andrije Hebranga 5, 23000 Zadar</izvorni_sadrzaj>
    <derivirana_varijabla naziv="DomainObject.Predmet.ProtustrankaWithAdressOIB_1">BELLA TOURS jednostavno društvo s ograničenom odgovornošću putnička agencija, OIB 02065470670, Andrije Hebranga 5, 23000 Zadar</derivirana_varijabla>
  </DomainObject.Predmet.ProtustrankaWithAdressOIB>
  <DomainObject.Predmet.ProtustrankaNazivFormated>
    <izvorni_sadrzaj>BELLA TOURS jednostavno društvo s ograničenom odgovornošću putnička agencija</izvorni_sadrzaj>
    <derivirana_varijabla naziv="DomainObject.Predmet.ProtustrankaNazivFormated_1">BELLA TOURS jednostavno društvo s ograničenom odgovornošću putnička agencija</derivirana_varijabla>
  </DomainObject.Predmet.ProtustrankaNazivFormated>
  <DomainObject.Predmet.ProtustrankaNazivFormatedOIB>
    <izvorni_sadrzaj>BELLA TOURS jednostavno društvo s ograničenom odgovornošću putnička agencija, OIB 02065470670</izvorni_sadrzaj>
    <derivirana_varijabla naziv="DomainObject.Predmet.ProtustrankaNazivFormatedOIB_1">BELLA TOURS jednostavno društvo s ograničenom odgovornošću putnička agencija, OIB 02065470670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BELLA TOURS jednostavno društvo s ograničenom odgovornošću putnička agencija</item>
    </izvorni_sadrzaj>
    <derivirana_varijabla naziv="DomainObject.Predmet.ProtuStrankaListFormated_1">
      <item>BELLA TOURS jednostavno društvo s ograničenom odgovornošću putnička agencija</item>
    </derivirana_varijabla>
  </DomainObject.Predmet.ProtuStrankaListFormated>
  <DomainObject.Predmet.ProtuStrankaListFormatedOIB>
    <izvorni_sadrzaj>
      <item>BELLA TOURS jednostavno društvo s ograničenom odgovornošću putnička agencija, OIB 02065470670</item>
    </izvorni_sadrzaj>
    <derivirana_varijabla naziv="DomainObject.Predmet.ProtuStrankaListFormatedOIB_1">
      <item>BELLA TOURS jednostavno društvo s ograničenom odgovornošću putnička agencija, OIB 02065470670</item>
    </derivirana_varijabla>
  </DomainObject.Predmet.ProtuStrankaListFormatedOIB>
  <DomainObject.Predmet.ProtuStrankaListFormatedWithAdress>
    <izvorni_sadrzaj>
      <item>BELLA TOURS jednostavno društvo s ograničenom odgovornošću putnička agencija, Andrije Hebranga 5, 23000 Zadar</item>
    </izvorni_sadrzaj>
    <derivirana_varijabla naziv="DomainObject.Predmet.ProtuStrankaListFormatedWithAdress_1">
      <item>BELLA TOURS jednostavno društvo s ograničenom odgovornošću putnička agencija, Andrije Hebranga 5, 23000 Zadar</item>
    </derivirana_varijabla>
  </DomainObject.Predmet.ProtuStrankaListFormatedWithAdress>
  <DomainObject.Predmet.ProtuStrankaListFormatedWithAdressOIB>
    <izvorni_sadrzaj>
      <item>BELLA TOURS jednostavno društvo s ograničenom odgovornošću putnička agencija, OIB 02065470670, Andrije Hebranga 5, 23000 Zadar</item>
    </izvorni_sadrzaj>
    <derivirana_varijabla naziv="DomainObject.Predmet.ProtuStrankaListFormatedWithAdressOIB_1">
      <item>BELLA TOURS jednostavno društvo s ograničenom odgovornošću putnička agencija, OIB 02065470670, Andrije Hebranga 5, 23000 Zadar</item>
    </derivirana_varijabla>
  </DomainObject.Predmet.ProtuStrankaListFormatedWithAdressOIB>
  <DomainObject.Predmet.ProtuStrankaListNazivFormated>
    <izvorni_sadrzaj>
      <item>BELLA TOURS jednostavno društvo s ograničenom odgovornošću putnička agencija</item>
    </izvorni_sadrzaj>
    <derivirana_varijabla naziv="DomainObject.Predmet.ProtuStrankaListNazivFormated_1">
      <item>BELLA TOURS jednostavno društvo s ograničenom odgovornošću putnička agencija</item>
    </derivirana_varijabla>
  </DomainObject.Predmet.ProtuStrankaListNazivFormated>
  <DomainObject.Predmet.ProtuStrankaListNazivFormatedOIB>
    <izvorni_sadrzaj>
      <item>BELLA TOURS jednostavno društvo s ograničenom odgovornošću putnička agencija, OIB 02065470670</item>
    </izvorni_sadrzaj>
    <derivirana_varijabla naziv="DomainObject.Predmet.ProtuStrankaListNazivFormatedOIB_1">
      <item>BELLA TOURS jednostavno društvo s ograničenom odgovornošću putnička agencija, OIB 02065470670</item>
    </derivirana_varijabla>
  </DomainObject.Predmet.ProtuStrankaListNazivFormatedOIB>
  <DomainObject.Predmet.OstaliListFormated>
    <izvorni_sadrzaj>
      <item>Nikolina Martinović</item>
    </izvorni_sadrzaj>
    <derivirana_varijabla naziv="DomainObject.Predmet.OstaliListFormated_1">
      <item>Nikolina Martinović</item>
    </derivirana_varijabla>
  </DomainObject.Predmet.OstaliListFormated>
  <DomainObject.Predmet.OstaliListFormatedOIB>
    <izvorni_sadrzaj>
      <item>Nikolina Martinović, OIB 99638121085</item>
    </izvorni_sadrzaj>
    <derivirana_varijabla naziv="DomainObject.Predmet.OstaliListFormatedOIB_1">
      <item>Nikolina Martinović, OIB 99638121085</item>
    </derivirana_varijabla>
  </DomainObject.Predmet.OstaliListFormatedOIB>
  <DomainObject.Predmet.OstaliListFormatedWithAdress>
    <izvorni_sadrzaj>
      <item>Nikolina Martinović, Ulica Andrije Hebranga 5, 23000 Zadar</item>
    </izvorni_sadrzaj>
    <derivirana_varijabla naziv="DomainObject.Predmet.OstaliListFormatedWithAdress_1">
      <item>Nikolina Martinović, Ulica Andrije Hebranga 5, 23000 Zadar</item>
    </derivirana_varijabla>
  </DomainObject.Predmet.OstaliListFormatedWithAdress>
  <DomainObject.Predmet.OstaliListFormatedWithAdressOIB>
    <izvorni_sadrzaj>
      <item>Nikolina Martinović, OIB 99638121085, Ulica Andrije Hebranga 5, 23000 Zadar</item>
    </izvorni_sadrzaj>
    <derivirana_varijabla naziv="DomainObject.Predmet.OstaliListFormatedWithAdressOIB_1">
      <item>Nikolina Martinović, OIB 99638121085, Ulica Andrije Hebranga 5, 23000 Zadar</item>
    </derivirana_varijabla>
  </DomainObject.Predmet.OstaliListFormatedWithAdressOIB>
  <DomainObject.Predmet.OstaliListNazivFormated>
    <izvorni_sadrzaj>
      <item>Nikolina Martinović</item>
    </izvorni_sadrzaj>
    <derivirana_varijabla naziv="DomainObject.Predmet.OstaliListNazivFormated_1">
      <item>Nikolina Martinović</item>
    </derivirana_varijabla>
  </DomainObject.Predmet.OstaliListNazivFormated>
  <DomainObject.Predmet.OstaliListNazivFormatedOIB>
    <izvorni_sadrzaj>
      <item>Nikolina Martinović, OIB 99638121085</item>
    </izvorni_sadrzaj>
    <derivirana_varijabla naziv="DomainObject.Predmet.OstaliListNazivFormatedOIB_1">
      <item>Nikolina Martinović, OIB 99638121085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ožujka 2021.</izvorni_sadrzaj>
    <derivirana_varijabla naziv="DomainObject.Datum_1">3. ožujka 2021.</derivirana_varijabla>
  </DomainObject.Datum>
  <DomainObject.PoslovniBrojDokumenta>
    <izvorni_sadrzaj>St-153/2018-76</izvorni_sadrzaj>
    <derivirana_varijabla naziv="DomainObject.PoslovniBrojDokumenta_1">St-153/2018-76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BELLA TOURS jednostavno društvo s ograničenom odgovornošću putnička agencija</izvorni_sadrzaj>
    <derivirana_varijabla naziv="DomainObject.Predmet.ProtustrankaIDrugi_1">BELLA TOURS jednostavno društvo s ograničenom odgovornošću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BELLA TOURS jednostavno društvo s ograničenom odgovornošću putnička agencija, OIB 02065470670, Andrije Hebranga 5, 23000 Zadar</izvorni_sadrzaj>
    <derivirana_varijabla naziv="DomainObject.Predmet.ProtustrankaIDrugiAdressOIB_1">BELLA TOURS jednostavno društvo s ograničenom odgovornošću putnička agencija, OIB 02065470670, Andrije Hebranga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BELLA TOURS jednostavno društvo s ograničenom odgovornošću putnička agencija</item>
      <item>FINA</item>
      <item>Nikolina Martinović</item>
    </izvorni_sadrzaj>
    <derivirana_varijabla naziv="DomainObject.Predmet.SudioniciListNaziv_1">
      <item>BELLA TOURS jednostavno društvo s ograničenom odgovornošću putnička agencija</item>
      <item>FINA</item>
      <item>Nikolina Martinović</item>
    </derivirana_varijabla>
  </DomainObject.Predmet.SudioniciListNaziv>
  <DomainObject.Predmet.SudioniciListAdressOIB>
    <izvorni_sadrzaj>
      <item>BELLA TOURS jednostavno društvo s ograničenom odgovornošću putnička agencija, OIB 02065470670, Andrije Hebranga 5,23000 Zadar</item>
      <item>FINA, OIB 85821130368</item>
      <item>Nikolina Martinović, OIB 99638121085, Ulica Andrije Hebranga 5,23000 Zadar</item>
    </izvorni_sadrzaj>
    <derivirana_varijabla naziv="DomainObject.Predmet.SudioniciListAdressOIB_1">
      <item>BELLA TOURS jednostavno društvo s ograničenom odgovornošću putnička agencija, OIB 02065470670, Andrije Hebranga 5,23000 Zadar</item>
      <item>FINA, OIB 85821130368</item>
      <item>Nikolina Martinović, OIB 99638121085, Ulica Andrije Hebranga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02065470670</item>
      <item>, OIB 85821130368</item>
      <item>, OIB 99638121085</item>
    </izvorni_sadrzaj>
    <derivirana_varijabla naziv="DomainObject.Predmet.SudioniciListNazivOIB_1">
      <item>, OIB 02065470670</item>
      <item>, OIB 85821130368</item>
      <item>, OIB 99638121085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prosinca 2017.</izvorni_sadrzaj>
    <derivirana_varijabla naziv="DomainObject.Predmet.DatumPocetkaProcesa_1">12. prosinca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820F27-887F-4F0D-B05B-0FA3B6F4053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130</properties:Words>
  <properties:Characters>742</properties:Characters>
  <properties:Lines>35</properties:Lines>
  <properties:Paragraphs>16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2021-03-02T13:23:00Z</dcterms:created>
  <dc:creator>abajlo</dc:creator>
  <cp:lastModifiedBy>Ante Rubelj</cp:lastModifiedBy>
  <cp:lastPrinted>2019-09-24T07:41:00Z</cp:lastPrinted>
  <dcterms:modified xmlns:xsi="http://www.w3.org/2001/XMLSchema-instance" xsi:type="dcterms:W3CDTF">2021-03-03T13:52:00Z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St-153/2018-76 / Zapisnik - Skupština vjerovnika (1St-153-18 skupština vjerovnika 3.3.2021-.docx)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